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531B90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531B90">
              <w:t>апреля</w:t>
            </w:r>
            <w:r>
              <w:t xml:space="preserve"> 20</w:t>
            </w:r>
            <w:r w:rsidR="00E62846">
              <w:t>2</w:t>
            </w:r>
            <w:r w:rsidR="003F5164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531B90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3F5164">
              <w:rPr>
                <w:sz w:val="20"/>
                <w:szCs w:val="20"/>
              </w:rPr>
              <w:t>0</w:t>
            </w:r>
            <w:r w:rsidR="00531B90">
              <w:rPr>
                <w:sz w:val="20"/>
                <w:szCs w:val="20"/>
              </w:rPr>
              <w:t>4</w:t>
            </w:r>
            <w:r w:rsidRPr="00E62846">
              <w:rPr>
                <w:sz w:val="20"/>
                <w:szCs w:val="20"/>
              </w:rPr>
              <w:t>.202</w:t>
            </w:r>
            <w:r w:rsidR="003F5164">
              <w:rPr>
                <w:sz w:val="20"/>
                <w:szCs w:val="20"/>
              </w:rPr>
              <w:t>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382811" w:rsidP="004B5BB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</w:t>
            </w:r>
            <w:r w:rsidR="00C57803">
              <w:rPr>
                <w:sz w:val="20"/>
                <w:szCs w:val="20"/>
              </w:rPr>
              <w:t>05.2026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485FE5">
            <w:pPr>
              <w:pStyle w:val="ConsPlusNormal"/>
            </w:pPr>
            <w:r>
              <w:t xml:space="preserve">Наименование главного распорядителя бюджетных средств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C57803" w:rsidP="00E62846">
            <w:pPr>
              <w:jc w:val="center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531B90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531B90">
              <w:rPr>
                <w:sz w:val="20"/>
                <w:szCs w:val="20"/>
              </w:rPr>
              <w:t>080130028Р6099</w:t>
            </w:r>
            <w:r w:rsidRPr="005730F5">
              <w:rPr>
                <w:sz w:val="20"/>
                <w:szCs w:val="20"/>
              </w:rPr>
              <w:t>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Pr="005730F5" w:rsidRDefault="00D92501" w:rsidP="005730F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выполнения работ по </w:t>
            </w:r>
            <w:r w:rsidR="00531B90">
              <w:rPr>
                <w:sz w:val="20"/>
                <w:szCs w:val="20"/>
              </w:rPr>
              <w:t xml:space="preserve">капитальному </w:t>
            </w:r>
            <w:r>
              <w:rPr>
                <w:sz w:val="20"/>
                <w:szCs w:val="20"/>
              </w:rPr>
              <w:t xml:space="preserve">ремонту кровли здания </w:t>
            </w:r>
            <w:r w:rsidR="00531B90">
              <w:rPr>
                <w:sz w:val="20"/>
                <w:szCs w:val="20"/>
              </w:rPr>
              <w:t>детской библиотеки № 4 МБУК «БИС», расположенной по адресу: ул. Алтайская, 112А</w:t>
            </w:r>
          </w:p>
          <w:p w:rsidR="00E62846" w:rsidRDefault="00E62846" w:rsidP="005730F5">
            <w:pPr>
              <w:pStyle w:val="ConsPlusNormal"/>
              <w:ind w:left="36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31B90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30028Р6099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4B5BB8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D92501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3F516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531B90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B5BB8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26700F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"/>
        <w:gridCol w:w="938"/>
        <w:gridCol w:w="938"/>
        <w:gridCol w:w="938"/>
        <w:gridCol w:w="853"/>
        <w:gridCol w:w="452"/>
        <w:gridCol w:w="732"/>
        <w:gridCol w:w="789"/>
        <w:gridCol w:w="732"/>
        <w:gridCol w:w="789"/>
        <w:gridCol w:w="789"/>
        <w:gridCol w:w="822"/>
        <w:gridCol w:w="666"/>
        <w:gridCol w:w="1379"/>
        <w:gridCol w:w="971"/>
        <w:gridCol w:w="1119"/>
        <w:gridCol w:w="816"/>
        <w:gridCol w:w="816"/>
      </w:tblGrid>
      <w:tr w:rsidR="004C22C2" w:rsidRPr="007F09D2" w:rsidTr="005730F5">
        <w:tc>
          <w:tcPr>
            <w:tcW w:w="72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3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30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5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5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3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5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5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8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2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6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7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7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1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1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5730F5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5730F5">
        <w:tc>
          <w:tcPr>
            <w:tcW w:w="72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7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7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1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1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DB663C" w:rsidRPr="007F09D2" w:rsidTr="005730F5">
        <w:tc>
          <w:tcPr>
            <w:tcW w:w="1663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DB663C" w:rsidRPr="007F09D2" w:rsidRDefault="00D92501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DB663C" w:rsidRPr="007F09D2" w:rsidRDefault="00DB663C" w:rsidP="00D9250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7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71" w:type="dxa"/>
            <w:vAlign w:val="center"/>
          </w:tcPr>
          <w:p w:rsidR="00DB663C" w:rsidRPr="007F09D2" w:rsidRDefault="00531B90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1616900,00</w:t>
            </w:r>
          </w:p>
        </w:tc>
        <w:tc>
          <w:tcPr>
            <w:tcW w:w="111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DB663C" w:rsidRPr="007F09D2" w:rsidRDefault="00DB663C" w:rsidP="005D0D62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B5BB8" w:rsidRPr="007F09D2" w:rsidTr="005730F5">
        <w:tc>
          <w:tcPr>
            <w:tcW w:w="725" w:type="dxa"/>
            <w:vMerge w:val="restart"/>
            <w:vAlign w:val="center"/>
          </w:tcPr>
          <w:p w:rsidR="004B5BB8" w:rsidRPr="007F09D2" w:rsidRDefault="00531B90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«БИС»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31B90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="00531B90">
              <w:rPr>
                <w:sz w:val="20"/>
                <w:szCs w:val="20"/>
              </w:rPr>
              <w:t xml:space="preserve">выполнение  работ по капитальному ремонту кровли </w:t>
            </w:r>
            <w:r w:rsidR="00531B90">
              <w:rPr>
                <w:sz w:val="20"/>
                <w:szCs w:val="20"/>
              </w:rPr>
              <w:lastRenderedPageBreak/>
              <w:t xml:space="preserve">здания детской библиотеки № 4 МБУК «БИС», расположенной по адресу: ул. </w:t>
            </w:r>
            <w:proofErr w:type="gramStart"/>
            <w:r w:rsidR="00531B90">
              <w:rPr>
                <w:sz w:val="20"/>
                <w:szCs w:val="20"/>
              </w:rPr>
              <w:t>Алтайская</w:t>
            </w:r>
            <w:proofErr w:type="gramEnd"/>
            <w:r w:rsidR="00531B90">
              <w:rPr>
                <w:sz w:val="20"/>
                <w:szCs w:val="20"/>
              </w:rPr>
              <w:t>, 112А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38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53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4B5BB8" w:rsidRPr="007F09D2" w:rsidRDefault="004B5BB8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9" w:type="dxa"/>
            <w:vAlign w:val="center"/>
          </w:tcPr>
          <w:p w:rsidR="004B5BB8" w:rsidRPr="007F09D2" w:rsidRDefault="004B5BB8" w:rsidP="00D9250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4B5BB8" w:rsidRPr="007F09D2" w:rsidRDefault="004B5BB8" w:rsidP="00692CF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4B5BB8" w:rsidRPr="007F09D2" w:rsidRDefault="004B5BB8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4B5BB8" w:rsidRPr="007F09D2" w:rsidRDefault="00531B90" w:rsidP="0045751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31.07.2026</w:t>
            </w:r>
          </w:p>
        </w:tc>
        <w:tc>
          <w:tcPr>
            <w:tcW w:w="1379" w:type="dxa"/>
            <w:vAlign w:val="center"/>
          </w:tcPr>
          <w:p w:rsidR="004B5BB8" w:rsidRPr="007F09D2" w:rsidRDefault="004B5BB8" w:rsidP="00F936C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4B5BB8" w:rsidRPr="007F09D2" w:rsidRDefault="00531B90" w:rsidP="00D1598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1616900,00</w:t>
            </w:r>
          </w:p>
        </w:tc>
        <w:tc>
          <w:tcPr>
            <w:tcW w:w="1119" w:type="dxa"/>
            <w:vAlign w:val="center"/>
          </w:tcPr>
          <w:p w:rsidR="004B5BB8" w:rsidRPr="007F09D2" w:rsidRDefault="004B5BB8" w:rsidP="00D1598A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4B5BB8" w:rsidRPr="007F09D2" w:rsidRDefault="004B5BB8" w:rsidP="00F955C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26700F" w:rsidRPr="007F09D2" w:rsidTr="0026700F">
        <w:trPr>
          <w:trHeight w:val="150"/>
        </w:trPr>
        <w:tc>
          <w:tcPr>
            <w:tcW w:w="0" w:type="auto"/>
            <w:vMerge/>
          </w:tcPr>
          <w:p w:rsidR="0026700F" w:rsidRPr="007F09D2" w:rsidRDefault="0026700F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38" w:type="dxa"/>
            <w:vAlign w:val="center"/>
          </w:tcPr>
          <w:p w:rsidR="0026700F" w:rsidRPr="007F09D2" w:rsidRDefault="0026700F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="00531B90">
              <w:rPr>
                <w:sz w:val="20"/>
                <w:szCs w:val="20"/>
              </w:rPr>
              <w:t>выполнение  работ по капитальному ремонту кровли здания детской библиотеки № 4 МБУК «БИС», расположенной по адресу: ул. Алтайская, 112</w:t>
            </w:r>
          </w:p>
        </w:tc>
        <w:tc>
          <w:tcPr>
            <w:tcW w:w="938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38" w:type="dxa"/>
            <w:vAlign w:val="center"/>
          </w:tcPr>
          <w:p w:rsidR="0026700F" w:rsidRPr="007F09D2" w:rsidRDefault="00531B9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Услуга оказана (работы </w:t>
            </w:r>
            <w:proofErr w:type="spellStart"/>
            <w:r>
              <w:rPr>
                <w:sz w:val="20"/>
                <w:szCs w:val="20"/>
              </w:rPr>
              <w:t>выплнены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53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52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C7444B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89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26700F" w:rsidRPr="007F09D2" w:rsidRDefault="0026700F" w:rsidP="005D0D6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26700F" w:rsidRPr="007F09D2" w:rsidRDefault="0026700F" w:rsidP="00531B9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</w:t>
            </w:r>
            <w:r w:rsidR="00C744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.202</w:t>
            </w:r>
            <w:r w:rsidR="00531B90">
              <w:rPr>
                <w:sz w:val="20"/>
                <w:szCs w:val="20"/>
              </w:rPr>
              <w:t>6</w:t>
            </w:r>
          </w:p>
        </w:tc>
        <w:tc>
          <w:tcPr>
            <w:tcW w:w="1379" w:type="dxa"/>
            <w:vAlign w:val="center"/>
          </w:tcPr>
          <w:p w:rsidR="0026700F" w:rsidRPr="007F09D2" w:rsidRDefault="0026700F" w:rsidP="00C7444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19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16" w:type="dxa"/>
            <w:vAlign w:val="center"/>
          </w:tcPr>
          <w:p w:rsidR="0026700F" w:rsidRPr="007F09D2" w:rsidRDefault="0026700F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BB0" w:rsidRDefault="00DD1BB0">
      <w:r>
        <w:separator/>
      </w:r>
    </w:p>
  </w:endnote>
  <w:endnote w:type="continuationSeparator" w:id="0">
    <w:p w:rsidR="00DD1BB0" w:rsidRDefault="00DD1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CB78B1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BB0" w:rsidRDefault="00DD1BB0">
      <w:r>
        <w:separator/>
      </w:r>
    </w:p>
  </w:footnote>
  <w:footnote w:type="continuationSeparator" w:id="0">
    <w:p w:rsidR="00DD1BB0" w:rsidRDefault="00DD1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CB78B1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CB78B1">
    <w:pPr>
      <w:pStyle w:val="a5"/>
      <w:jc w:val="right"/>
    </w:pPr>
    <w:fldSimple w:instr=" PAGE   \* MERGEFORMAT ">
      <w:r w:rsidR="00382811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1EF8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5500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3A84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2811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3E4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516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57510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5BB8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1B9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43B9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0322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054C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4212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57803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444B"/>
    <w:rsid w:val="00C76CAE"/>
    <w:rsid w:val="00C7760B"/>
    <w:rsid w:val="00C778DE"/>
    <w:rsid w:val="00C82A45"/>
    <w:rsid w:val="00C86D39"/>
    <w:rsid w:val="00C910A3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8B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2501"/>
    <w:rsid w:val="00D94E85"/>
    <w:rsid w:val="00DA084A"/>
    <w:rsid w:val="00DA09D1"/>
    <w:rsid w:val="00DA2CA9"/>
    <w:rsid w:val="00DA3C06"/>
    <w:rsid w:val="00DA623A"/>
    <w:rsid w:val="00DB03E6"/>
    <w:rsid w:val="00DB08AF"/>
    <w:rsid w:val="00DB1639"/>
    <w:rsid w:val="00DB2D38"/>
    <w:rsid w:val="00DB663C"/>
    <w:rsid w:val="00DC13DE"/>
    <w:rsid w:val="00DC1F12"/>
    <w:rsid w:val="00DC68CE"/>
    <w:rsid w:val="00DC7749"/>
    <w:rsid w:val="00DD05D4"/>
    <w:rsid w:val="00DD0D68"/>
    <w:rsid w:val="00DD1BB0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27C8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553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36CC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1A3F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809F1-668E-4463-ACE6-3A74E43C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71</TotalTime>
  <Pages>6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5163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14</cp:revision>
  <cp:lastPrinted>2025-02-07T06:18:00Z</cp:lastPrinted>
  <dcterms:created xsi:type="dcterms:W3CDTF">2025-04-18T04:37:00Z</dcterms:created>
  <dcterms:modified xsi:type="dcterms:W3CDTF">2026-05-07T02:11:00Z</dcterms:modified>
</cp:coreProperties>
</file>